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155" w:rsidRPr="00DB72EF" w:rsidRDefault="00276155" w:rsidP="00DB72EF">
      <w:pPr>
        <w:autoSpaceDE/>
        <w:ind w:left="6372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276155" w:rsidRPr="00DB72EF" w:rsidRDefault="00276155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276155" w:rsidRPr="00DB72EF" w:rsidRDefault="00276155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276155" w:rsidRPr="00DB72EF" w:rsidRDefault="00276155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276155" w:rsidRPr="00DB72EF" w:rsidRDefault="00276155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276155" w:rsidRPr="00DB72EF" w:rsidRDefault="00276155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276155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276155" w:rsidRPr="00DB72EF" w:rsidRDefault="00276155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276155" w:rsidRDefault="00276155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276155" w:rsidRPr="00DB72EF" w:rsidRDefault="00276155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276155" w:rsidRPr="00DB72EF" w:rsidRDefault="00276155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276155" w:rsidRPr="00DB72EF" w:rsidRDefault="00276155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276155" w:rsidRPr="00DB72EF" w:rsidRDefault="00276155">
      <w:pPr>
        <w:autoSpaceDE/>
        <w:jc w:val="both"/>
        <w:rPr>
          <w:b/>
          <w:i/>
          <w:color w:val="auto"/>
          <w:lang w:eastAsia="ar-SA"/>
        </w:rPr>
      </w:pPr>
    </w:p>
    <w:p w:rsidR="00276155" w:rsidRDefault="00276155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276155" w:rsidRPr="00DB72EF" w:rsidRDefault="00276155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276155" w:rsidRPr="00DB72EF" w:rsidRDefault="00276155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276155" w:rsidRPr="00DB72EF" w:rsidRDefault="00276155" w:rsidP="00E266AA">
      <w:pPr>
        <w:autoSpaceDE/>
        <w:rPr>
          <w:i/>
          <w:color w:val="auto"/>
          <w:lang w:eastAsia="ar-SA"/>
        </w:rPr>
      </w:pPr>
    </w:p>
    <w:p w:rsidR="00276155" w:rsidRPr="00D129FC" w:rsidRDefault="00276155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bookmarkStart w:id="1" w:name="_heading=h.gjdgxs" w:colFirst="0" w:colLast="0"/>
      <w:bookmarkEnd w:id="1"/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276155" w:rsidRPr="00E31CE9" w:rsidRDefault="00276155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</w:p>
    <w:p w:rsidR="00276155" w:rsidRPr="00E31CE9" w:rsidRDefault="00276155" w:rsidP="00105DA1">
      <w:pPr>
        <w:suppressAutoHyphens w:val="0"/>
        <w:autoSpaceDN w:val="0"/>
        <w:adjustRightInd w:val="0"/>
        <w:jc w:val="center"/>
        <w:rPr>
          <w:b/>
          <w:color w:val="auto"/>
          <w:sz w:val="28"/>
          <w:szCs w:val="28"/>
          <w:lang w:eastAsia="pl-PL"/>
        </w:rPr>
      </w:pPr>
      <w:r w:rsidRPr="00E31CE9">
        <w:rPr>
          <w:b/>
          <w:color w:val="auto"/>
          <w:sz w:val="28"/>
          <w:szCs w:val="28"/>
          <w:lang w:eastAsia="ar-SA"/>
        </w:rPr>
        <w:t>„</w:t>
      </w:r>
      <w:r>
        <w:rPr>
          <w:b/>
          <w:color w:val="auto"/>
          <w:sz w:val="32"/>
          <w:szCs w:val="32"/>
        </w:rPr>
        <w:t xml:space="preserve">Adaptacja pomieszczeń Sali wiejskiej na salę fitness </w:t>
      </w:r>
      <w:r>
        <w:rPr>
          <w:b/>
          <w:color w:val="auto"/>
          <w:sz w:val="32"/>
          <w:szCs w:val="32"/>
        </w:rPr>
        <w:br/>
        <w:t>w Lasocicach</w:t>
      </w:r>
      <w:r w:rsidRPr="00E31CE9">
        <w:rPr>
          <w:b/>
          <w:color w:val="auto"/>
          <w:sz w:val="28"/>
          <w:szCs w:val="28"/>
          <w:lang w:eastAsia="ar-SA"/>
        </w:rPr>
        <w:t>”</w:t>
      </w:r>
    </w:p>
    <w:p w:rsidR="00276155" w:rsidRPr="00E23FD0" w:rsidRDefault="00276155">
      <w:pPr>
        <w:autoSpaceDE/>
        <w:jc w:val="both"/>
        <w:rPr>
          <w:color w:val="auto"/>
          <w:lang w:eastAsia="ar-SA"/>
        </w:rPr>
      </w:pPr>
    </w:p>
    <w:p w:rsidR="00276155" w:rsidRPr="00DB72EF" w:rsidRDefault="00276155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276155" w:rsidRPr="00DB72EF" w:rsidRDefault="00276155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276155" w:rsidRPr="00DB72EF" w:rsidRDefault="00276155">
      <w:pPr>
        <w:autoSpaceDE/>
        <w:jc w:val="both"/>
        <w:rPr>
          <w:lang w:eastAsia="ar-SA"/>
        </w:rPr>
      </w:pPr>
    </w:p>
    <w:p w:rsidR="00276155" w:rsidRPr="00DB72EF" w:rsidRDefault="00276155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276155" w:rsidRPr="00FF406D" w:rsidRDefault="00276155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276155" w:rsidRPr="00DB72EF" w:rsidRDefault="00276155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276155" w:rsidRPr="002A3B44" w:rsidRDefault="00276155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276155" w:rsidRDefault="00276155" w:rsidP="002A3B44">
      <w:pPr>
        <w:autoSpaceDE/>
        <w:jc w:val="both"/>
        <w:rPr>
          <w:i/>
          <w:iCs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  </w:t>
      </w:r>
    </w:p>
    <w:p w:rsidR="00276155" w:rsidRPr="00134442" w:rsidRDefault="00276155" w:rsidP="002A3B44">
      <w:pPr>
        <w:autoSpaceDE/>
        <w:ind w:left="4248"/>
        <w:jc w:val="both"/>
        <w:rPr>
          <w:i/>
          <w:iCs/>
          <w:color w:val="auto"/>
          <w:lang w:eastAsia="ar-SA"/>
        </w:rPr>
      </w:pPr>
      <w:r>
        <w:rPr>
          <w:i/>
          <w:iCs/>
          <w:color w:val="auto"/>
          <w:lang w:eastAsia="ar-SA"/>
        </w:rPr>
        <w:t xml:space="preserve">                 </w:t>
      </w: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276155" w:rsidRPr="00A64A42" w:rsidRDefault="00276155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276155" w:rsidRPr="00A64A42" w:rsidRDefault="00276155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</w:p>
    <w:p w:rsidR="00276155" w:rsidRDefault="00276155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  <w:r>
        <w:rPr>
          <w:i/>
          <w:iCs/>
          <w:color w:val="auto"/>
          <w:sz w:val="22"/>
          <w:szCs w:val="22"/>
          <w:lang w:eastAsia="ar-SA"/>
        </w:rPr>
        <w:t>…………………………, dnia …………2022</w:t>
      </w:r>
      <w:r w:rsidRPr="005B0CC2">
        <w:rPr>
          <w:i/>
          <w:iCs/>
          <w:color w:val="auto"/>
          <w:sz w:val="22"/>
          <w:szCs w:val="22"/>
          <w:lang w:eastAsia="ar-SA"/>
        </w:rPr>
        <w:t xml:space="preserve"> roku</w:t>
      </w:r>
    </w:p>
    <w:p w:rsidR="00276155" w:rsidRPr="00D46125" w:rsidRDefault="00276155" w:rsidP="002A3B44">
      <w:pPr>
        <w:tabs>
          <w:tab w:val="left" w:pos="0"/>
        </w:tabs>
        <w:autoSpaceDE/>
        <w:rPr>
          <w:i/>
          <w:color w:val="auto"/>
          <w:lang w:eastAsia="ar-SA"/>
        </w:rPr>
      </w:pPr>
      <w:r w:rsidRPr="00A64BC0">
        <w:rPr>
          <w:i/>
          <w:iCs/>
          <w:color w:val="auto"/>
          <w:sz w:val="20"/>
          <w:szCs w:val="20"/>
          <w:lang w:eastAsia="ar-SA"/>
        </w:rPr>
        <w:t>* - niepotrzebne skreślić</w:t>
      </w:r>
    </w:p>
    <w:sectPr w:rsidR="00276155" w:rsidRPr="00D46125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155" w:rsidRDefault="00276155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276155" w:rsidRDefault="00276155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155" w:rsidRDefault="00276155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276155" w:rsidRDefault="00276155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155" w:rsidRDefault="00276155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>Znak sprawy: FS.271.16.2022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5171B"/>
    <w:rsid w:val="000519E6"/>
    <w:rsid w:val="00094E1B"/>
    <w:rsid w:val="000B19FF"/>
    <w:rsid w:val="000B2F36"/>
    <w:rsid w:val="000C391C"/>
    <w:rsid w:val="000F41A6"/>
    <w:rsid w:val="000F44AD"/>
    <w:rsid w:val="00105DA1"/>
    <w:rsid w:val="00111837"/>
    <w:rsid w:val="00114648"/>
    <w:rsid w:val="00134442"/>
    <w:rsid w:val="0014606D"/>
    <w:rsid w:val="001632BC"/>
    <w:rsid w:val="001874C7"/>
    <w:rsid w:val="00194C7F"/>
    <w:rsid w:val="001B10EE"/>
    <w:rsid w:val="001D4984"/>
    <w:rsid w:val="001E100B"/>
    <w:rsid w:val="001E6FE0"/>
    <w:rsid w:val="0021519A"/>
    <w:rsid w:val="0025432C"/>
    <w:rsid w:val="002641C7"/>
    <w:rsid w:val="00266115"/>
    <w:rsid w:val="00276155"/>
    <w:rsid w:val="00297F94"/>
    <w:rsid w:val="002A3B44"/>
    <w:rsid w:val="002B3EDD"/>
    <w:rsid w:val="00322BE8"/>
    <w:rsid w:val="00363CE9"/>
    <w:rsid w:val="00383B03"/>
    <w:rsid w:val="003844DC"/>
    <w:rsid w:val="00393F26"/>
    <w:rsid w:val="003B2878"/>
    <w:rsid w:val="003C4ADC"/>
    <w:rsid w:val="003D1D8F"/>
    <w:rsid w:val="003E0FF8"/>
    <w:rsid w:val="003E5C74"/>
    <w:rsid w:val="004045BB"/>
    <w:rsid w:val="00445EEE"/>
    <w:rsid w:val="00464864"/>
    <w:rsid w:val="00480D31"/>
    <w:rsid w:val="00485EBE"/>
    <w:rsid w:val="004901B3"/>
    <w:rsid w:val="004A4E7D"/>
    <w:rsid w:val="004A6002"/>
    <w:rsid w:val="004B18F2"/>
    <w:rsid w:val="004C2900"/>
    <w:rsid w:val="00500BE5"/>
    <w:rsid w:val="00500E2C"/>
    <w:rsid w:val="00501057"/>
    <w:rsid w:val="005055E4"/>
    <w:rsid w:val="00523C16"/>
    <w:rsid w:val="00544E5B"/>
    <w:rsid w:val="00555F27"/>
    <w:rsid w:val="00572248"/>
    <w:rsid w:val="0058748E"/>
    <w:rsid w:val="00593052"/>
    <w:rsid w:val="005B0CC2"/>
    <w:rsid w:val="005D0B41"/>
    <w:rsid w:val="005D5D0E"/>
    <w:rsid w:val="00621874"/>
    <w:rsid w:val="0062259D"/>
    <w:rsid w:val="00680191"/>
    <w:rsid w:val="006B199B"/>
    <w:rsid w:val="006D04DD"/>
    <w:rsid w:val="006F12DC"/>
    <w:rsid w:val="00705505"/>
    <w:rsid w:val="0074453E"/>
    <w:rsid w:val="0075635A"/>
    <w:rsid w:val="00764BC2"/>
    <w:rsid w:val="007D56B4"/>
    <w:rsid w:val="007D6E3F"/>
    <w:rsid w:val="007F6F4E"/>
    <w:rsid w:val="00822757"/>
    <w:rsid w:val="00843A82"/>
    <w:rsid w:val="00853AC1"/>
    <w:rsid w:val="00873F25"/>
    <w:rsid w:val="0088210E"/>
    <w:rsid w:val="0089143F"/>
    <w:rsid w:val="008E6EF9"/>
    <w:rsid w:val="008F16FD"/>
    <w:rsid w:val="00917FE5"/>
    <w:rsid w:val="00937004"/>
    <w:rsid w:val="00963D1B"/>
    <w:rsid w:val="00984210"/>
    <w:rsid w:val="00993D75"/>
    <w:rsid w:val="009C3757"/>
    <w:rsid w:val="009C61D1"/>
    <w:rsid w:val="009F6F64"/>
    <w:rsid w:val="00A01736"/>
    <w:rsid w:val="00A155C7"/>
    <w:rsid w:val="00A2693D"/>
    <w:rsid w:val="00A31C2F"/>
    <w:rsid w:val="00A43DAF"/>
    <w:rsid w:val="00A61515"/>
    <w:rsid w:val="00A64A42"/>
    <w:rsid w:val="00A64BC0"/>
    <w:rsid w:val="00A66860"/>
    <w:rsid w:val="00A709C9"/>
    <w:rsid w:val="00A95791"/>
    <w:rsid w:val="00AD7340"/>
    <w:rsid w:val="00B02ACC"/>
    <w:rsid w:val="00B10CCF"/>
    <w:rsid w:val="00B3342F"/>
    <w:rsid w:val="00B54C73"/>
    <w:rsid w:val="00B925A5"/>
    <w:rsid w:val="00B965EB"/>
    <w:rsid w:val="00BA5C89"/>
    <w:rsid w:val="00BB1D12"/>
    <w:rsid w:val="00BD7B3E"/>
    <w:rsid w:val="00BE52E8"/>
    <w:rsid w:val="00C157D1"/>
    <w:rsid w:val="00C17033"/>
    <w:rsid w:val="00C33106"/>
    <w:rsid w:val="00C53A18"/>
    <w:rsid w:val="00C8224E"/>
    <w:rsid w:val="00C94C68"/>
    <w:rsid w:val="00D129FC"/>
    <w:rsid w:val="00D2180E"/>
    <w:rsid w:val="00D27D2C"/>
    <w:rsid w:val="00D45740"/>
    <w:rsid w:val="00D46125"/>
    <w:rsid w:val="00D62B20"/>
    <w:rsid w:val="00D656E8"/>
    <w:rsid w:val="00DB72EF"/>
    <w:rsid w:val="00DE7818"/>
    <w:rsid w:val="00E00087"/>
    <w:rsid w:val="00E04DB3"/>
    <w:rsid w:val="00E17601"/>
    <w:rsid w:val="00E23FD0"/>
    <w:rsid w:val="00E266AA"/>
    <w:rsid w:val="00E31CE9"/>
    <w:rsid w:val="00E43244"/>
    <w:rsid w:val="00E73CF3"/>
    <w:rsid w:val="00F06230"/>
    <w:rsid w:val="00F12B0F"/>
    <w:rsid w:val="00F203A3"/>
    <w:rsid w:val="00F35B10"/>
    <w:rsid w:val="00F35E94"/>
    <w:rsid w:val="00F45E14"/>
    <w:rsid w:val="00F53668"/>
    <w:rsid w:val="00F7205D"/>
    <w:rsid w:val="00FA2F76"/>
    <w:rsid w:val="00FB1D7C"/>
    <w:rsid w:val="00FE55DF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751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</Pages>
  <Words>251</Words>
  <Characters>1512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29</cp:revision>
  <dcterms:created xsi:type="dcterms:W3CDTF">2021-04-20T12:35:00Z</dcterms:created>
  <dcterms:modified xsi:type="dcterms:W3CDTF">2022-11-03T12:43:00Z</dcterms:modified>
</cp:coreProperties>
</file>